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5E388" w14:textId="77777777" w:rsidR="004C0FBA" w:rsidRDefault="004C0FBA" w:rsidP="004C0F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CRABBE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946A774" w14:textId="77777777" w:rsidR="004C0FBA" w:rsidRDefault="004C0FBA" w:rsidP="004C0F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Westminster. Gentleman.</w:t>
      </w:r>
    </w:p>
    <w:p w14:paraId="5692FF2E" w14:textId="77777777" w:rsidR="004C0FBA" w:rsidRDefault="004C0FBA" w:rsidP="004C0FBA">
      <w:pPr>
        <w:rPr>
          <w:rFonts w:ascii="Times New Roman" w:hAnsi="Times New Roman" w:cs="Times New Roman"/>
        </w:rPr>
      </w:pPr>
    </w:p>
    <w:p w14:paraId="60547315" w14:textId="77777777" w:rsidR="004C0FBA" w:rsidRDefault="004C0FBA" w:rsidP="004C0FBA">
      <w:pPr>
        <w:rPr>
          <w:rFonts w:ascii="Times New Roman" w:hAnsi="Times New Roman" w:cs="Times New Roman"/>
        </w:rPr>
      </w:pPr>
    </w:p>
    <w:p w14:paraId="22CFD1A2" w14:textId="77777777" w:rsidR="004C0FBA" w:rsidRDefault="004C0FBA" w:rsidP="004C0F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Stalworth</w:t>
      </w:r>
      <w:proofErr w:type="spellEnd"/>
      <w:r>
        <w:rPr>
          <w:rFonts w:ascii="Times New Roman" w:hAnsi="Times New Roman" w:cs="Times New Roman"/>
        </w:rPr>
        <w:t xml:space="preserve"> of London, tailor(q.v.), brought a plaint of debt against him,</w:t>
      </w:r>
    </w:p>
    <w:p w14:paraId="19AA0800" w14:textId="77777777" w:rsidR="004C0FBA" w:rsidRDefault="004C0FBA" w:rsidP="004C0FB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Wellysborne</w:t>
      </w:r>
      <w:proofErr w:type="spellEnd"/>
      <w:r>
        <w:rPr>
          <w:rFonts w:ascii="Times New Roman" w:hAnsi="Times New Roman" w:cs="Times New Roman"/>
        </w:rPr>
        <w:t xml:space="preserve"> of Westminster(q.v.), Sir Simon Mountford of Coleshill,</w:t>
      </w:r>
    </w:p>
    <w:p w14:paraId="2B019ACE" w14:textId="77777777" w:rsidR="004C0FBA" w:rsidRDefault="004C0FBA" w:rsidP="004C0FB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Warwickshire(q.v.), William </w:t>
      </w:r>
      <w:proofErr w:type="spellStart"/>
      <w:r>
        <w:rPr>
          <w:rFonts w:ascii="Times New Roman" w:hAnsi="Times New Roman" w:cs="Times New Roman"/>
        </w:rPr>
        <w:t>Spen</w:t>
      </w:r>
      <w:proofErr w:type="spellEnd"/>
      <w:r>
        <w:rPr>
          <w:rFonts w:ascii="Times New Roman" w:hAnsi="Times New Roman" w:cs="Times New Roman"/>
        </w:rPr>
        <w:t xml:space="preserve"> of Westminster(q.v.) and John </w:t>
      </w:r>
      <w:proofErr w:type="spellStart"/>
      <w:r>
        <w:rPr>
          <w:rFonts w:ascii="Times New Roman" w:hAnsi="Times New Roman" w:cs="Times New Roman"/>
        </w:rPr>
        <w:t>Forset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779C8A27" w14:textId="77777777" w:rsidR="004C0FBA" w:rsidRDefault="004C0FBA" w:rsidP="004C0FB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Westminster(q.v.).</w:t>
      </w:r>
    </w:p>
    <w:p w14:paraId="4B6CF8A6" w14:textId="77777777" w:rsidR="004C0FBA" w:rsidRDefault="004C0FBA" w:rsidP="004C0FB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8BC329" w14:textId="77777777" w:rsidR="004C0FBA" w:rsidRDefault="004C0FBA" w:rsidP="004C0FBA">
      <w:pPr>
        <w:rPr>
          <w:rFonts w:ascii="Times New Roman" w:hAnsi="Times New Roman" w:cs="Times New Roman"/>
        </w:rPr>
      </w:pPr>
    </w:p>
    <w:p w14:paraId="42CAC0FB" w14:textId="77777777" w:rsidR="004C0FBA" w:rsidRDefault="004C0FBA" w:rsidP="004C0FBA">
      <w:pPr>
        <w:rPr>
          <w:rFonts w:ascii="Times New Roman" w:hAnsi="Times New Roman" w:cs="Times New Roman"/>
        </w:rPr>
      </w:pPr>
    </w:p>
    <w:p w14:paraId="775A22CA" w14:textId="77777777" w:rsidR="004C0FBA" w:rsidRDefault="004C0FBA" w:rsidP="004C0F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2019</w:t>
      </w:r>
    </w:p>
    <w:p w14:paraId="046A1E2D" w14:textId="77777777" w:rsidR="006B2F86" w:rsidRPr="00E71FC3" w:rsidRDefault="004C0F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F2408" w14:textId="77777777" w:rsidR="004C0FBA" w:rsidRDefault="004C0FBA" w:rsidP="00E71FC3">
      <w:r>
        <w:separator/>
      </w:r>
    </w:p>
  </w:endnote>
  <w:endnote w:type="continuationSeparator" w:id="0">
    <w:p w14:paraId="6C38907B" w14:textId="77777777" w:rsidR="004C0FBA" w:rsidRDefault="004C0F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DF6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45A11" w14:textId="77777777" w:rsidR="004C0FBA" w:rsidRDefault="004C0FBA" w:rsidP="00E71FC3">
      <w:r>
        <w:separator/>
      </w:r>
    </w:p>
  </w:footnote>
  <w:footnote w:type="continuationSeparator" w:id="0">
    <w:p w14:paraId="2251B144" w14:textId="77777777" w:rsidR="004C0FBA" w:rsidRDefault="004C0F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BA"/>
    <w:rsid w:val="001A7C09"/>
    <w:rsid w:val="004C0FB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C5880"/>
  <w15:chartTrackingRefBased/>
  <w15:docId w15:val="{7FD5F1CB-FC5A-4DC4-A077-93E358037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F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C0F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2019-01-27T19:26:00Z</dcterms:created>
  <dcterms:modified xsi:type="dcterms:W3CDTF">2019-01-27T19:26:00Z</dcterms:modified>
</cp:coreProperties>
</file>